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4"/>
        <w:gridCol w:w="4984"/>
      </w:tblGrid>
      <w:tr w:rsidR="009258F8" w14:paraId="50875C3B" w14:textId="77777777" w:rsidTr="009258F8">
        <w:tc>
          <w:tcPr>
            <w:tcW w:w="4984" w:type="dxa"/>
          </w:tcPr>
          <w:p w14:paraId="51F6DDEE" w14:textId="77777777" w:rsidR="009258F8" w:rsidRDefault="009258F8" w:rsidP="001859B8"/>
          <w:p w14:paraId="06ACE475" w14:textId="77777777" w:rsidR="009258F8" w:rsidRDefault="009258F8" w:rsidP="009258F8">
            <w:r>
              <w:t>Date (no st, rd or th)</w:t>
            </w:r>
          </w:p>
          <w:p w14:paraId="31C50CAF" w14:textId="77777777" w:rsidR="009258F8" w:rsidRDefault="009258F8" w:rsidP="009258F8"/>
          <w:p w14:paraId="6F84678B" w14:textId="77777777" w:rsidR="009258F8" w:rsidRDefault="009258F8" w:rsidP="009258F8"/>
          <w:p w14:paraId="458534C2" w14:textId="77777777" w:rsidR="009258F8" w:rsidRDefault="009258F8" w:rsidP="009258F8">
            <w:r>
              <w:t>Name</w:t>
            </w:r>
          </w:p>
          <w:p w14:paraId="2245DAA8" w14:textId="77777777" w:rsidR="009258F8" w:rsidRDefault="009258F8" w:rsidP="009258F8">
            <w:r>
              <w:t>Job title (use sentence case)</w:t>
            </w:r>
          </w:p>
          <w:p w14:paraId="6CE23340" w14:textId="77777777" w:rsidR="009258F8" w:rsidRDefault="009258F8" w:rsidP="009258F8">
            <w:r>
              <w:t>Company name</w:t>
            </w:r>
          </w:p>
          <w:p w14:paraId="3CD4FE62" w14:textId="77777777" w:rsidR="009258F8" w:rsidRDefault="009258F8" w:rsidP="009258F8">
            <w:r>
              <w:t>Street name 1</w:t>
            </w:r>
          </w:p>
          <w:p w14:paraId="522FD13D" w14:textId="77777777" w:rsidR="009258F8" w:rsidRDefault="009258F8" w:rsidP="009258F8">
            <w:r>
              <w:t>Street name 2</w:t>
            </w:r>
          </w:p>
          <w:p w14:paraId="0F7AF09F" w14:textId="77777777" w:rsidR="009258F8" w:rsidRDefault="009258F8" w:rsidP="009258F8">
            <w:r>
              <w:t>Town</w:t>
            </w:r>
          </w:p>
          <w:p w14:paraId="7A6DC6F8" w14:textId="77777777" w:rsidR="009258F8" w:rsidRDefault="009258F8" w:rsidP="009258F8">
            <w:r>
              <w:t>Postcode</w:t>
            </w:r>
          </w:p>
          <w:p w14:paraId="607715AC" w14:textId="77777777" w:rsidR="009258F8" w:rsidRDefault="009258F8" w:rsidP="009258F8"/>
        </w:tc>
        <w:tc>
          <w:tcPr>
            <w:tcW w:w="4984" w:type="dxa"/>
          </w:tcPr>
          <w:p w14:paraId="538751CF" w14:textId="77777777" w:rsidR="009258F8" w:rsidRDefault="009258F8" w:rsidP="009258F8">
            <w:pPr>
              <w:jc w:val="right"/>
            </w:pPr>
          </w:p>
          <w:p w14:paraId="095A4260" w14:textId="77777777" w:rsidR="009258F8" w:rsidRPr="009258F8" w:rsidRDefault="009258F8" w:rsidP="009258F8">
            <w:pPr>
              <w:jc w:val="right"/>
              <w:rPr>
                <w:b/>
                <w:bCs/>
              </w:rPr>
            </w:pPr>
            <w:r w:rsidRPr="009258F8">
              <w:rPr>
                <w:b/>
                <w:bCs/>
              </w:rPr>
              <w:t>Your department (sentence case)</w:t>
            </w:r>
          </w:p>
          <w:p w14:paraId="66B11DFC" w14:textId="77777777" w:rsidR="009258F8" w:rsidRDefault="009258F8" w:rsidP="009258F8">
            <w:pPr>
              <w:jc w:val="right"/>
            </w:pPr>
            <w:r>
              <w:t>Your location</w:t>
            </w:r>
          </w:p>
          <w:p w14:paraId="33D846D5" w14:textId="77777777" w:rsidR="009258F8" w:rsidRDefault="009258F8" w:rsidP="009258F8">
            <w:pPr>
              <w:jc w:val="right"/>
            </w:pPr>
            <w:r>
              <w:t>Your street</w:t>
            </w:r>
          </w:p>
          <w:p w14:paraId="0B221DA4" w14:textId="77777777" w:rsidR="009258F8" w:rsidRDefault="009258F8" w:rsidP="009258F8">
            <w:pPr>
              <w:jc w:val="right"/>
            </w:pPr>
            <w:r>
              <w:t>Your town</w:t>
            </w:r>
          </w:p>
          <w:p w14:paraId="36D7E243" w14:textId="77777777" w:rsidR="009258F8" w:rsidRDefault="009258F8" w:rsidP="009258F8">
            <w:pPr>
              <w:jc w:val="right"/>
            </w:pPr>
            <w:r>
              <w:t>Your postcode</w:t>
            </w:r>
          </w:p>
          <w:p w14:paraId="130FFB56" w14:textId="77777777" w:rsidR="009258F8" w:rsidRDefault="009258F8" w:rsidP="009258F8">
            <w:pPr>
              <w:jc w:val="right"/>
            </w:pPr>
          </w:p>
          <w:p w14:paraId="6729C14C" w14:textId="77777777" w:rsidR="009258F8" w:rsidRDefault="009258F8" w:rsidP="009258F8">
            <w:pPr>
              <w:jc w:val="right"/>
            </w:pPr>
            <w:r>
              <w:t>Tel: xxxxx xxxxxx</w:t>
            </w:r>
          </w:p>
          <w:p w14:paraId="47E95D25" w14:textId="77777777" w:rsidR="009258F8" w:rsidRDefault="009258F8" w:rsidP="009258F8">
            <w:pPr>
              <w:jc w:val="right"/>
            </w:pPr>
            <w:r>
              <w:t>Fax: xxxxx xxxxxx</w:t>
            </w:r>
          </w:p>
          <w:p w14:paraId="5EA73ACB" w14:textId="77777777" w:rsidR="009258F8" w:rsidRDefault="009258F8" w:rsidP="009258F8">
            <w:pPr>
              <w:jc w:val="right"/>
            </w:pPr>
            <w:r>
              <w:t>Email: xxxxx@nhs.net</w:t>
            </w:r>
          </w:p>
        </w:tc>
      </w:tr>
    </w:tbl>
    <w:p w14:paraId="73EA1F25" w14:textId="77777777" w:rsidR="001859B8" w:rsidRDefault="001859B8" w:rsidP="001859B8">
      <w:r>
        <w:t xml:space="preserve">Dear </w:t>
      </w:r>
      <w:sdt>
        <w:sdtPr>
          <w:id w:val="-1474284910"/>
          <w:placeholder>
            <w:docPart w:val="093467CE0EBF421E88B3C9AEBA597FE2"/>
          </w:placeholder>
          <w:showingPlcHdr/>
          <w:text/>
        </w:sdtPr>
        <w:sdtEndPr/>
        <w:sdtContent>
          <w:r w:rsidR="002E5027" w:rsidRPr="00911DA9">
            <w:rPr>
              <w:rStyle w:val="PlaceholderText"/>
            </w:rPr>
            <w:t>Click or tap here to enter text.</w:t>
          </w:r>
        </w:sdtContent>
      </w:sdt>
    </w:p>
    <w:p w14:paraId="77B9B4DE" w14:textId="77777777" w:rsidR="001859B8" w:rsidRDefault="001859B8" w:rsidP="001859B8"/>
    <w:p w14:paraId="2A5C8E2E" w14:textId="77777777" w:rsidR="001859B8" w:rsidRDefault="00874AEC" w:rsidP="009258F8">
      <w:pPr>
        <w:pStyle w:val="Title"/>
      </w:pPr>
      <w:r>
        <w:t>Update on your penicillin allergy record</w:t>
      </w:r>
    </w:p>
    <w:p w14:paraId="3BC732FC" w14:textId="77777777" w:rsidR="0099703F" w:rsidRPr="005877D4" w:rsidRDefault="0099703F" w:rsidP="005877D4"/>
    <w:p w14:paraId="63FBB0D5" w14:textId="77777777" w:rsidR="00F41D8A" w:rsidRDefault="00874AEC" w:rsidP="001859B8">
      <w:bookmarkStart w:id="0" w:name="_Hlk106267671"/>
      <w:r>
        <w:t>Following our recent consultation regarding your penicillin allergy record</w:t>
      </w:r>
      <w:r w:rsidR="00F41D8A">
        <w:t xml:space="preserve">. </w:t>
      </w:r>
      <w:r>
        <w:t xml:space="preserve"> </w:t>
      </w:r>
    </w:p>
    <w:p w14:paraId="49BBB990" w14:textId="77777777" w:rsidR="00F41D8A" w:rsidRDefault="00F41D8A" w:rsidP="001859B8"/>
    <w:p w14:paraId="41CAAF84" w14:textId="77777777" w:rsidR="00F41D8A" w:rsidRDefault="00F41D8A" w:rsidP="001859B8">
      <w:r>
        <w:t xml:space="preserve">You described (penicillin allergy history) </w:t>
      </w:r>
      <w:sdt>
        <w:sdtPr>
          <w:id w:val="1409960726"/>
          <w:placeholder>
            <w:docPart w:val="A3C6083C8C16439FB6FF2059B22D1507"/>
          </w:placeholder>
          <w:showingPlcHdr/>
          <w:text/>
        </w:sdtPr>
        <w:sdtEndPr/>
        <w:sdtContent>
          <w:r w:rsidRPr="00911DA9">
            <w:rPr>
              <w:rStyle w:val="PlaceholderText"/>
            </w:rPr>
            <w:t>Click or tap here to enter text.</w:t>
          </w:r>
        </w:sdtContent>
      </w:sdt>
    </w:p>
    <w:p w14:paraId="17BC2B81" w14:textId="77777777" w:rsidR="00F41D8A" w:rsidRDefault="00F41D8A" w:rsidP="001859B8">
      <w:r>
        <w:t xml:space="preserve">To (name of penicillin antibiotic) </w:t>
      </w:r>
      <w:sdt>
        <w:sdtPr>
          <w:id w:val="-301007710"/>
          <w:placeholder>
            <w:docPart w:val="A3C6083C8C16439FB6FF2059B22D1507"/>
          </w:placeholder>
          <w:showingPlcHdr/>
          <w:text/>
        </w:sdtPr>
        <w:sdtEndPr/>
        <w:sdtContent>
          <w:r w:rsidRPr="00911DA9">
            <w:rPr>
              <w:rStyle w:val="PlaceholderText"/>
            </w:rPr>
            <w:t>Click or tap here to enter text.</w:t>
          </w:r>
        </w:sdtContent>
      </w:sdt>
    </w:p>
    <w:p w14:paraId="28DDB175" w14:textId="77777777" w:rsidR="00F41D8A" w:rsidRDefault="00F41D8A" w:rsidP="001859B8">
      <w:r>
        <w:t xml:space="preserve">And have subsequently tolerated (name of penicillin antibiotic) </w:t>
      </w:r>
      <w:sdt>
        <w:sdtPr>
          <w:id w:val="-1991709104"/>
          <w:placeholder>
            <w:docPart w:val="A3C6083C8C16439FB6FF2059B22D1507"/>
          </w:placeholder>
          <w:showingPlcHdr/>
          <w:text/>
        </w:sdtPr>
        <w:sdtEndPr/>
        <w:sdtContent>
          <w:r w:rsidRPr="00911DA9">
            <w:rPr>
              <w:rStyle w:val="PlaceholderText"/>
            </w:rPr>
            <w:t>Click or tap here to enter text.</w:t>
          </w:r>
        </w:sdtContent>
      </w:sdt>
    </w:p>
    <w:p w14:paraId="5BED94D1" w14:textId="77777777" w:rsidR="00F41D8A" w:rsidRDefault="00F41D8A" w:rsidP="001859B8"/>
    <w:p w14:paraId="4473026C" w14:textId="77777777" w:rsidR="00874AEC" w:rsidRDefault="00F41D8A" w:rsidP="001859B8">
      <w:r>
        <w:t>W</w:t>
      </w:r>
      <w:r w:rsidR="00874AEC">
        <w:t xml:space="preserve">e have reviewed your history and determined that you do not have a confirmed penicillin allergy. Based on this assessment, we </w:t>
      </w:r>
      <w:r>
        <w:t>can</w:t>
      </w:r>
      <w:r w:rsidR="00874AEC">
        <w:t xml:space="preserve"> safely remove the penicillin allergy label from your medical records.</w:t>
      </w:r>
    </w:p>
    <w:bookmarkEnd w:id="0"/>
    <w:p w14:paraId="0B30C3AD" w14:textId="77777777" w:rsidR="001859B8" w:rsidRDefault="001859B8" w:rsidP="001859B8"/>
    <w:p w14:paraId="68CF808A" w14:textId="77777777" w:rsidR="00874AEC" w:rsidRDefault="00874AEC" w:rsidP="001E2163">
      <w:pPr>
        <w:pStyle w:val="Heading2"/>
      </w:pPr>
      <w:r>
        <w:t>What this means to you</w:t>
      </w:r>
    </w:p>
    <w:p w14:paraId="7B830CEA" w14:textId="77777777" w:rsidR="00874AEC" w:rsidRDefault="00874AEC" w:rsidP="00874AEC"/>
    <w:p w14:paraId="6D936497" w14:textId="77777777" w:rsidR="00874AEC" w:rsidRDefault="00874AEC" w:rsidP="002E5027">
      <w:pPr>
        <w:pStyle w:val="ListParagraph"/>
      </w:pPr>
      <w:r>
        <w:t>You can now be prescribed penicillin and related antibiotics when appropriate.</w:t>
      </w:r>
    </w:p>
    <w:p w14:paraId="4A86F129" w14:textId="77777777" w:rsidR="00874AEC" w:rsidRDefault="00A342B4" w:rsidP="002E5027">
      <w:pPr>
        <w:pStyle w:val="ListParagraph"/>
      </w:pPr>
      <w:r>
        <w:t>Penicillin</w:t>
      </w:r>
      <w:r w:rsidR="00874AEC">
        <w:t xml:space="preserve"> antibiotics are often the most effective and well-tolerated treatments for infections. </w:t>
      </w:r>
    </w:p>
    <w:p w14:paraId="35DE98EC" w14:textId="77777777" w:rsidR="00874AEC" w:rsidRDefault="00874AEC" w:rsidP="002E5027">
      <w:pPr>
        <w:pStyle w:val="ListParagraph"/>
      </w:pPr>
      <w:r>
        <w:t>Your updated records ensure you receive the best possible treatment options in the future.</w:t>
      </w:r>
    </w:p>
    <w:p w14:paraId="379D6635" w14:textId="77777777" w:rsidR="00874AEC" w:rsidRDefault="00874AEC" w:rsidP="00874AEC"/>
    <w:p w14:paraId="2C66DC3E" w14:textId="77777777" w:rsidR="00874AEC" w:rsidRDefault="00874AEC" w:rsidP="001E2163">
      <w:pPr>
        <w:pStyle w:val="Heading2"/>
      </w:pPr>
      <w:r>
        <w:t>What to do next</w:t>
      </w:r>
    </w:p>
    <w:p w14:paraId="011BF9F7" w14:textId="77777777" w:rsidR="00874AEC" w:rsidRDefault="00874AEC" w:rsidP="00874AEC"/>
    <w:p w14:paraId="29511821" w14:textId="77777777" w:rsidR="001E2163" w:rsidRPr="00874AEC" w:rsidRDefault="00874AEC" w:rsidP="00874AEC">
      <w:r>
        <w:t xml:space="preserve">If you ever require antibiotics, please inform your doctor that your </w:t>
      </w:r>
      <w:r w:rsidR="00A342B4">
        <w:t>penicillin</w:t>
      </w:r>
      <w:r>
        <w:t xml:space="preserve"> allergy record has been removed. If you experience any concerns or reactions in the future, please seek medical advice promptly. </w:t>
      </w:r>
    </w:p>
    <w:p w14:paraId="27176197" w14:textId="77777777" w:rsidR="001859B8" w:rsidRDefault="001859B8" w:rsidP="001859B8"/>
    <w:p w14:paraId="4707944A" w14:textId="77777777" w:rsidR="009258F8" w:rsidRDefault="001859B8" w:rsidP="001859B8">
      <w:r>
        <w:t>Yours sincerely</w:t>
      </w:r>
    </w:p>
    <w:p w14:paraId="08D0C672" w14:textId="77777777" w:rsidR="009258F8" w:rsidRDefault="009258F8" w:rsidP="001859B8"/>
    <w:p w14:paraId="4C59C041" w14:textId="77777777" w:rsidR="001859B8" w:rsidRPr="001859B8" w:rsidRDefault="001859B8" w:rsidP="001859B8">
      <w:pPr>
        <w:rPr>
          <w:b/>
        </w:rPr>
      </w:pPr>
      <w:r w:rsidRPr="001859B8">
        <w:rPr>
          <w:b/>
        </w:rPr>
        <w:t>Name</w:t>
      </w:r>
    </w:p>
    <w:p w14:paraId="2A316A56" w14:textId="77777777" w:rsidR="00687025" w:rsidRPr="001859B8" w:rsidRDefault="001859B8" w:rsidP="00B84633">
      <w:pPr>
        <w:rPr>
          <w:b/>
        </w:rPr>
      </w:pPr>
      <w:r w:rsidRPr="001859B8">
        <w:rPr>
          <w:b/>
        </w:rPr>
        <w:t>Job title (use sentence case)</w:t>
      </w:r>
    </w:p>
    <w:sectPr w:rsidR="00687025" w:rsidRPr="001859B8" w:rsidSect="001859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37" w:right="964" w:bottom="794" w:left="96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C4F7E4" w14:textId="77777777" w:rsidR="001507F6" w:rsidRDefault="001507F6">
      <w:r>
        <w:separator/>
      </w:r>
    </w:p>
  </w:endnote>
  <w:endnote w:type="continuationSeparator" w:id="0">
    <w:p w14:paraId="29B0A84E" w14:textId="77777777" w:rsidR="001507F6" w:rsidRDefault="00150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408FB" w14:textId="77777777" w:rsidR="00DE79DE" w:rsidRDefault="00DE79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B36B6" w14:textId="77777777" w:rsidR="009258F8" w:rsidRDefault="009258F8" w:rsidP="00B84633">
    <w:pPr>
      <w:pStyle w:val="Footer"/>
      <w:jc w:val="right"/>
      <w:rPr>
        <w:rStyle w:val="PageNumber"/>
        <w:rFonts w:cs="Arial"/>
      </w:rPr>
    </w:pPr>
  </w:p>
  <w:p w14:paraId="573ED33C" w14:textId="77777777" w:rsidR="005F39B1" w:rsidRPr="009258F8" w:rsidRDefault="002132EF" w:rsidP="00B84633">
    <w:pPr>
      <w:pStyle w:val="Footer"/>
      <w:jc w:val="right"/>
      <w:rPr>
        <w:rFonts w:cs="Arial"/>
      </w:rPr>
    </w:pPr>
    <w:r w:rsidRPr="009258F8">
      <w:rPr>
        <w:rStyle w:val="PageNumber"/>
        <w:rFonts w:cs="Arial"/>
      </w:rPr>
      <w:t xml:space="preserve">Page </w:t>
    </w:r>
    <w:r w:rsidRPr="009258F8">
      <w:rPr>
        <w:rStyle w:val="PageNumber"/>
        <w:rFonts w:cs="Arial"/>
      </w:rPr>
      <w:fldChar w:fldCharType="begin"/>
    </w:r>
    <w:r w:rsidRPr="009258F8">
      <w:rPr>
        <w:rStyle w:val="PageNumber"/>
        <w:rFonts w:cs="Arial"/>
      </w:rPr>
      <w:instrText xml:space="preserve"> PAGE </w:instrText>
    </w:r>
    <w:r w:rsidRPr="009258F8">
      <w:rPr>
        <w:rStyle w:val="PageNumber"/>
        <w:rFonts w:cs="Arial"/>
      </w:rPr>
      <w:fldChar w:fldCharType="separate"/>
    </w:r>
    <w:r w:rsidR="00687025" w:rsidRPr="009258F8">
      <w:rPr>
        <w:rStyle w:val="PageNumber"/>
        <w:rFonts w:cs="Arial"/>
        <w:noProof/>
      </w:rPr>
      <w:t>2</w:t>
    </w:r>
    <w:r w:rsidRPr="009258F8">
      <w:rPr>
        <w:rStyle w:val="PageNumber"/>
        <w:rFonts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9E384" w14:textId="77777777" w:rsidR="002132EF" w:rsidRPr="00DE79DE" w:rsidRDefault="00DE79DE" w:rsidP="00DE79DE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4C91BC6" wp14:editId="623B7DD4">
          <wp:simplePos x="0" y="0"/>
          <wp:positionH relativeFrom="page">
            <wp:posOffset>6985</wp:posOffset>
          </wp:positionH>
          <wp:positionV relativeFrom="page">
            <wp:posOffset>9292590</wp:posOffset>
          </wp:positionV>
          <wp:extent cx="7545600" cy="1386000"/>
          <wp:effectExtent l="0" t="0" r="0" b="5080"/>
          <wp:wrapSquare wrapText="bothSides"/>
          <wp:docPr id="1" name="Picture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5600" cy="138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92E39" w14:textId="77777777" w:rsidR="001507F6" w:rsidRDefault="001507F6">
      <w:r>
        <w:separator/>
      </w:r>
    </w:p>
  </w:footnote>
  <w:footnote w:type="continuationSeparator" w:id="0">
    <w:p w14:paraId="793183F6" w14:textId="77777777" w:rsidR="001507F6" w:rsidRDefault="001507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957B2" w14:textId="77777777" w:rsidR="00DE79DE" w:rsidRDefault="00DE79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0E221" w14:textId="77777777" w:rsidR="005F39B1" w:rsidRPr="00E87809" w:rsidRDefault="005F39B1" w:rsidP="00B84633">
    <w:pPr>
      <w:tabs>
        <w:tab w:val="left" w:pos="2393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E0C31" w14:textId="77777777" w:rsidR="002132EF" w:rsidRDefault="009258F8" w:rsidP="00C5643E">
    <w:pPr>
      <w:jc w:val="right"/>
    </w:pPr>
    <w:r>
      <w:rPr>
        <w:noProof/>
      </w:rPr>
      <w:drawing>
        <wp:inline distT="0" distB="0" distL="0" distR="0" wp14:anchorId="43AD7CF0" wp14:editId="719ED11C">
          <wp:extent cx="2008505" cy="1209675"/>
          <wp:effectExtent l="0" t="0" r="0" b="0"/>
          <wp:docPr id="3" name="Picture 3" descr="NHS Cornwall and Isles of Scilly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NHS Cornwall and Isles of Scilly logo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3" r="14489" b="10262"/>
                  <a:stretch/>
                </pic:blipFill>
                <pic:spPr bwMode="auto">
                  <a:xfrm>
                    <a:off x="0" y="0"/>
                    <a:ext cx="2025041" cy="121963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9339C"/>
    <w:multiLevelType w:val="hybridMultilevel"/>
    <w:tmpl w:val="C05C1B64"/>
    <w:lvl w:ilvl="0" w:tplc="4390662A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193513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7F6"/>
    <w:rsid w:val="00021152"/>
    <w:rsid w:val="00063CEB"/>
    <w:rsid w:val="000E7B6F"/>
    <w:rsid w:val="001507F6"/>
    <w:rsid w:val="00175149"/>
    <w:rsid w:val="001859B8"/>
    <w:rsid w:val="001E2163"/>
    <w:rsid w:val="002132EF"/>
    <w:rsid w:val="00240B0C"/>
    <w:rsid w:val="0027361E"/>
    <w:rsid w:val="00282388"/>
    <w:rsid w:val="0028318A"/>
    <w:rsid w:val="002A3B5A"/>
    <w:rsid w:val="002E5027"/>
    <w:rsid w:val="002F5BA2"/>
    <w:rsid w:val="002F632F"/>
    <w:rsid w:val="00314AAE"/>
    <w:rsid w:val="003B1CDA"/>
    <w:rsid w:val="003D0EC9"/>
    <w:rsid w:val="0040265E"/>
    <w:rsid w:val="004425EC"/>
    <w:rsid w:val="00473F4D"/>
    <w:rsid w:val="00477521"/>
    <w:rsid w:val="005202F4"/>
    <w:rsid w:val="0052504D"/>
    <w:rsid w:val="0056728B"/>
    <w:rsid w:val="00570D42"/>
    <w:rsid w:val="005877D4"/>
    <w:rsid w:val="005F39B1"/>
    <w:rsid w:val="00687025"/>
    <w:rsid w:val="006A3A68"/>
    <w:rsid w:val="006D3FA4"/>
    <w:rsid w:val="00721206"/>
    <w:rsid w:val="0072183F"/>
    <w:rsid w:val="007452AD"/>
    <w:rsid w:val="00761238"/>
    <w:rsid w:val="00770517"/>
    <w:rsid w:val="00783663"/>
    <w:rsid w:val="00874AEC"/>
    <w:rsid w:val="008C583C"/>
    <w:rsid w:val="008F6E89"/>
    <w:rsid w:val="009161BD"/>
    <w:rsid w:val="009258F8"/>
    <w:rsid w:val="00952CA0"/>
    <w:rsid w:val="009656E0"/>
    <w:rsid w:val="0099703F"/>
    <w:rsid w:val="009A514F"/>
    <w:rsid w:val="009B2E0F"/>
    <w:rsid w:val="009D651F"/>
    <w:rsid w:val="009D7E78"/>
    <w:rsid w:val="009E5483"/>
    <w:rsid w:val="009F1E9B"/>
    <w:rsid w:val="00A342B4"/>
    <w:rsid w:val="00AA6DD2"/>
    <w:rsid w:val="00AB2EE7"/>
    <w:rsid w:val="00AB4255"/>
    <w:rsid w:val="00AB7638"/>
    <w:rsid w:val="00AC15A9"/>
    <w:rsid w:val="00B1364E"/>
    <w:rsid w:val="00B1635E"/>
    <w:rsid w:val="00B75A49"/>
    <w:rsid w:val="00B84633"/>
    <w:rsid w:val="00B87B65"/>
    <w:rsid w:val="00B95E04"/>
    <w:rsid w:val="00C40939"/>
    <w:rsid w:val="00C5643E"/>
    <w:rsid w:val="00CA363A"/>
    <w:rsid w:val="00CF25CF"/>
    <w:rsid w:val="00CF5518"/>
    <w:rsid w:val="00D17911"/>
    <w:rsid w:val="00D2580A"/>
    <w:rsid w:val="00D8186C"/>
    <w:rsid w:val="00DE79DE"/>
    <w:rsid w:val="00DF0B10"/>
    <w:rsid w:val="00E67A25"/>
    <w:rsid w:val="00E719D5"/>
    <w:rsid w:val="00E81008"/>
    <w:rsid w:val="00E87809"/>
    <w:rsid w:val="00EB4B57"/>
    <w:rsid w:val="00EF2C3F"/>
    <w:rsid w:val="00F41D8A"/>
    <w:rsid w:val="00F45B45"/>
    <w:rsid w:val="00F9112B"/>
    <w:rsid w:val="00FD3F01"/>
    <w:rsid w:val="00FF1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B818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8F8"/>
  </w:style>
  <w:style w:type="paragraph" w:styleId="Heading1">
    <w:name w:val="heading 1"/>
    <w:basedOn w:val="Normal"/>
    <w:next w:val="Normal"/>
    <w:link w:val="Heading1Char"/>
    <w:autoRedefine/>
    <w:qFormat/>
    <w:rsid w:val="005877D4"/>
    <w:pPr>
      <w:keepNext/>
      <w:keepLines/>
      <w:outlineLvl w:val="0"/>
    </w:pPr>
    <w:rPr>
      <w:rFonts w:eastAsiaTheme="majorEastAsia" w:cstheme="majorBidi"/>
      <w:b/>
      <w:bCs/>
      <w:color w:val="005EB8"/>
      <w:sz w:val="28"/>
      <w:szCs w:val="28"/>
    </w:rPr>
  </w:style>
  <w:style w:type="paragraph" w:styleId="Heading2">
    <w:name w:val="heading 2"/>
    <w:basedOn w:val="Normal"/>
    <w:next w:val="Normal"/>
    <w:link w:val="Heading2Char"/>
    <w:autoRedefine/>
    <w:unhideWhenUsed/>
    <w:qFormat/>
    <w:rsid w:val="005877D4"/>
    <w:pPr>
      <w:keepNext/>
      <w:keepLines/>
      <w:outlineLvl w:val="1"/>
    </w:pPr>
    <w:rPr>
      <w:rFonts w:asciiTheme="majorHAnsi" w:eastAsiaTheme="majorEastAsia" w:hAnsiTheme="majorHAnsi" w:cstheme="majorBidi"/>
      <w:b/>
      <w:bCs/>
      <w:color w:val="005EB8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99703F"/>
    <w:pPr>
      <w:keepNext/>
      <w:keepLines/>
      <w:outlineLvl w:val="2"/>
    </w:pPr>
    <w:rPr>
      <w:rFonts w:asciiTheme="majorHAnsi" w:eastAsiaTheme="majorEastAsia" w:hAnsiTheme="majorHAnsi" w:cstheme="majorBidi"/>
      <w:b/>
      <w:bCs/>
      <w:color w:val="005EB8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99703F"/>
    <w:pPr>
      <w:keepNext/>
      <w:keepLines/>
      <w:outlineLvl w:val="3"/>
    </w:pPr>
    <w:rPr>
      <w:rFonts w:asciiTheme="majorHAnsi" w:eastAsiaTheme="majorEastAsia" w:hAnsiTheme="majorHAnsi" w:cstheme="majorBidi"/>
      <w:b/>
      <w:bCs/>
      <w:iCs/>
      <w:color w:val="005EB8"/>
    </w:rPr>
  </w:style>
  <w:style w:type="paragraph" w:styleId="Heading5">
    <w:name w:val="heading 5"/>
    <w:basedOn w:val="Normal"/>
    <w:next w:val="Normal"/>
    <w:link w:val="Heading5Char"/>
    <w:autoRedefine/>
    <w:uiPriority w:val="9"/>
    <w:semiHidden/>
    <w:unhideWhenUsed/>
    <w:qFormat/>
    <w:rsid w:val="0099703F"/>
    <w:pPr>
      <w:keepNext/>
      <w:keepLines/>
      <w:outlineLvl w:val="4"/>
    </w:pPr>
    <w:rPr>
      <w:rFonts w:asciiTheme="majorHAnsi" w:eastAsiaTheme="majorEastAsia" w:hAnsiTheme="majorHAnsi" w:cstheme="majorBidi"/>
      <w:b/>
      <w:color w:val="005EB8"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rsid w:val="0099703F"/>
    <w:pPr>
      <w:keepNext/>
      <w:keepLines/>
      <w:outlineLvl w:val="5"/>
    </w:pPr>
    <w:rPr>
      <w:rFonts w:asciiTheme="majorHAnsi" w:eastAsiaTheme="majorEastAsia" w:hAnsiTheme="majorHAnsi" w:cstheme="majorBidi"/>
      <w:b/>
      <w:color w:val="005EB8"/>
    </w:rPr>
  </w:style>
  <w:style w:type="paragraph" w:styleId="Heading7">
    <w:name w:val="heading 7"/>
    <w:basedOn w:val="Normal"/>
    <w:next w:val="Normal"/>
    <w:link w:val="Heading7Char"/>
    <w:autoRedefine/>
    <w:uiPriority w:val="9"/>
    <w:semiHidden/>
    <w:unhideWhenUsed/>
    <w:qFormat/>
    <w:rsid w:val="0099703F"/>
    <w:pPr>
      <w:keepNext/>
      <w:keepLines/>
      <w:outlineLvl w:val="6"/>
    </w:pPr>
    <w:rPr>
      <w:rFonts w:asciiTheme="majorHAnsi" w:eastAsiaTheme="majorEastAsia" w:hAnsiTheme="majorHAnsi" w:cstheme="majorBidi"/>
      <w:b/>
      <w:iCs/>
      <w:color w:val="005EB8"/>
    </w:rPr>
  </w:style>
  <w:style w:type="paragraph" w:styleId="Heading8">
    <w:name w:val="heading 8"/>
    <w:basedOn w:val="Normal"/>
    <w:next w:val="Normal"/>
    <w:link w:val="Heading8Char"/>
    <w:autoRedefine/>
    <w:uiPriority w:val="9"/>
    <w:semiHidden/>
    <w:unhideWhenUsed/>
    <w:qFormat/>
    <w:rsid w:val="0099703F"/>
    <w:pPr>
      <w:keepNext/>
      <w:keepLines/>
      <w:outlineLvl w:val="7"/>
    </w:pPr>
    <w:rPr>
      <w:rFonts w:asciiTheme="majorHAnsi" w:eastAsiaTheme="majorEastAsia" w:hAnsiTheme="majorHAnsi" w:cstheme="majorBidi"/>
      <w:b/>
      <w:color w:val="005EB8"/>
      <w:szCs w:val="21"/>
    </w:rPr>
  </w:style>
  <w:style w:type="paragraph" w:styleId="Heading9">
    <w:name w:val="heading 9"/>
    <w:basedOn w:val="Normal"/>
    <w:next w:val="Normal"/>
    <w:link w:val="Heading9Char"/>
    <w:autoRedefine/>
    <w:uiPriority w:val="9"/>
    <w:semiHidden/>
    <w:unhideWhenUsed/>
    <w:qFormat/>
    <w:rsid w:val="0099703F"/>
    <w:pPr>
      <w:keepNext/>
      <w:keepLines/>
      <w:outlineLvl w:val="8"/>
    </w:pPr>
    <w:rPr>
      <w:rFonts w:asciiTheme="majorHAnsi" w:eastAsiaTheme="majorEastAsia" w:hAnsiTheme="majorHAnsi" w:cstheme="majorBidi"/>
      <w:b/>
      <w:iCs/>
      <w:color w:val="005EB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UnresolvedMention">
    <w:name w:val="Unresolved Mention"/>
    <w:basedOn w:val="DefaultParagraphFont"/>
    <w:uiPriority w:val="99"/>
    <w:semiHidden/>
    <w:unhideWhenUsed/>
    <w:rsid w:val="00AB2EE7"/>
    <w:rPr>
      <w:color w:val="605E5C"/>
      <w:shd w:val="clear" w:color="auto" w:fill="E1DFDD"/>
    </w:rPr>
  </w:style>
  <w:style w:type="paragraph" w:styleId="Footer">
    <w:name w:val="footer"/>
    <w:basedOn w:val="Normal"/>
    <w:uiPriority w:val="2"/>
    <w:rsid w:val="00473F4D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B84633"/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FF15F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F15F2"/>
  </w:style>
  <w:style w:type="character" w:styleId="PageNumber">
    <w:name w:val="page number"/>
    <w:basedOn w:val="DefaultParagraphFont"/>
    <w:uiPriority w:val="1"/>
    <w:rsid w:val="00B84633"/>
    <w:rPr>
      <w:rFonts w:ascii="Arial" w:hAnsi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3B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3B5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CF5518"/>
    <w:rPr>
      <w:rFonts w:ascii="Arial" w:hAnsi="Arial"/>
      <w:color w:val="005EB8"/>
      <w:sz w:val="24"/>
      <w:u w:val="single"/>
    </w:rPr>
  </w:style>
  <w:style w:type="character" w:customStyle="1" w:styleId="Heading1Char">
    <w:name w:val="Heading 1 Char"/>
    <w:basedOn w:val="DefaultParagraphFont"/>
    <w:link w:val="Heading1"/>
    <w:rsid w:val="005877D4"/>
    <w:rPr>
      <w:rFonts w:eastAsiaTheme="majorEastAsia" w:cstheme="majorBidi"/>
      <w:b/>
      <w:bCs/>
      <w:color w:val="005EB8"/>
      <w:sz w:val="28"/>
      <w:szCs w:val="28"/>
    </w:rPr>
  </w:style>
  <w:style w:type="paragraph" w:styleId="Title">
    <w:name w:val="Title"/>
    <w:basedOn w:val="Normal"/>
    <w:next w:val="Normal"/>
    <w:link w:val="TitleChar"/>
    <w:qFormat/>
    <w:rsid w:val="005877D4"/>
    <w:pPr>
      <w:contextualSpacing/>
    </w:pPr>
    <w:rPr>
      <w:rFonts w:ascii="Arial Bold" w:eastAsiaTheme="majorEastAsia" w:hAnsi="Arial Bold" w:cstheme="majorBidi"/>
      <w:b/>
      <w:sz w:val="28"/>
      <w:szCs w:val="52"/>
    </w:rPr>
  </w:style>
  <w:style w:type="character" w:customStyle="1" w:styleId="TitleChar">
    <w:name w:val="Title Char"/>
    <w:basedOn w:val="DefaultParagraphFont"/>
    <w:link w:val="Title"/>
    <w:rsid w:val="005877D4"/>
    <w:rPr>
      <w:rFonts w:ascii="Arial Bold" w:eastAsiaTheme="majorEastAsia" w:hAnsi="Arial Bold" w:cstheme="majorBidi"/>
      <w:b/>
      <w:sz w:val="28"/>
      <w:szCs w:val="52"/>
    </w:rPr>
  </w:style>
  <w:style w:type="character" w:styleId="Strong">
    <w:name w:val="Strong"/>
    <w:basedOn w:val="DefaultParagraphFont"/>
    <w:uiPriority w:val="22"/>
    <w:rsid w:val="00CF5518"/>
    <w:rPr>
      <w:rFonts w:ascii="Arial" w:hAnsi="Arial"/>
      <w:b/>
      <w:bCs/>
      <w:sz w:val="24"/>
    </w:rPr>
  </w:style>
  <w:style w:type="paragraph" w:styleId="NoSpacing">
    <w:name w:val="No Spacing"/>
    <w:autoRedefine/>
    <w:uiPriority w:val="1"/>
    <w:qFormat/>
    <w:rsid w:val="00CF5518"/>
  </w:style>
  <w:style w:type="paragraph" w:styleId="ListParagraph">
    <w:name w:val="List Paragraph"/>
    <w:basedOn w:val="Normal"/>
    <w:autoRedefine/>
    <w:uiPriority w:val="34"/>
    <w:qFormat/>
    <w:rsid w:val="002E5027"/>
    <w:pPr>
      <w:numPr>
        <w:numId w:val="1"/>
      </w:numPr>
      <w:contextualSpacing/>
    </w:pPr>
  </w:style>
  <w:style w:type="character" w:customStyle="1" w:styleId="Heading2Char">
    <w:name w:val="Heading 2 Char"/>
    <w:basedOn w:val="DefaultParagraphFont"/>
    <w:link w:val="Heading2"/>
    <w:rsid w:val="005877D4"/>
    <w:rPr>
      <w:rFonts w:asciiTheme="majorHAnsi" w:eastAsiaTheme="majorEastAsia" w:hAnsiTheme="majorHAnsi" w:cstheme="majorBidi"/>
      <w:b/>
      <w:bCs/>
      <w:color w:val="005EB8"/>
      <w:szCs w:val="26"/>
    </w:rPr>
  </w:style>
  <w:style w:type="character" w:customStyle="1" w:styleId="Heading3Char">
    <w:name w:val="Heading 3 Char"/>
    <w:basedOn w:val="DefaultParagraphFont"/>
    <w:link w:val="Heading3"/>
    <w:rsid w:val="0099703F"/>
    <w:rPr>
      <w:rFonts w:asciiTheme="majorHAnsi" w:eastAsiaTheme="majorEastAsia" w:hAnsiTheme="majorHAnsi" w:cstheme="majorBidi"/>
      <w:b/>
      <w:bCs/>
      <w:color w:val="005EB8"/>
    </w:rPr>
  </w:style>
  <w:style w:type="character" w:customStyle="1" w:styleId="Heading4Char">
    <w:name w:val="Heading 4 Char"/>
    <w:basedOn w:val="DefaultParagraphFont"/>
    <w:link w:val="Heading4"/>
    <w:rsid w:val="0099703F"/>
    <w:rPr>
      <w:rFonts w:asciiTheme="majorHAnsi" w:eastAsiaTheme="majorEastAsia" w:hAnsiTheme="majorHAnsi" w:cstheme="majorBidi"/>
      <w:b/>
      <w:bCs/>
      <w:iCs/>
      <w:color w:val="005EB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703F"/>
    <w:rPr>
      <w:rFonts w:asciiTheme="majorHAnsi" w:eastAsiaTheme="majorEastAsia" w:hAnsiTheme="majorHAnsi" w:cstheme="majorBidi"/>
      <w:b/>
      <w:color w:val="005EB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703F"/>
    <w:rPr>
      <w:rFonts w:asciiTheme="majorHAnsi" w:eastAsiaTheme="majorEastAsia" w:hAnsiTheme="majorHAnsi" w:cstheme="majorBidi"/>
      <w:b/>
      <w:color w:val="005EB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703F"/>
    <w:rPr>
      <w:rFonts w:asciiTheme="majorHAnsi" w:eastAsiaTheme="majorEastAsia" w:hAnsiTheme="majorHAnsi" w:cstheme="majorBidi"/>
      <w:b/>
      <w:iCs/>
      <w:color w:val="005EB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703F"/>
    <w:rPr>
      <w:rFonts w:asciiTheme="majorHAnsi" w:eastAsiaTheme="majorEastAsia" w:hAnsiTheme="majorHAnsi" w:cstheme="majorBidi"/>
      <w:b/>
      <w:color w:val="005EB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703F"/>
    <w:rPr>
      <w:rFonts w:asciiTheme="majorHAnsi" w:eastAsiaTheme="majorEastAsia" w:hAnsiTheme="majorHAnsi" w:cstheme="majorBidi"/>
      <w:b/>
      <w:iCs/>
      <w:color w:val="005EB8"/>
      <w:szCs w:val="21"/>
    </w:rPr>
  </w:style>
  <w:style w:type="paragraph" w:styleId="TOAHeading">
    <w:name w:val="toa heading"/>
    <w:basedOn w:val="Normal"/>
    <w:next w:val="Normal"/>
    <w:uiPriority w:val="99"/>
    <w:semiHidden/>
    <w:unhideWhenUsed/>
    <w:rsid w:val="0099703F"/>
    <w:pPr>
      <w:spacing w:before="120"/>
    </w:pPr>
    <w:rPr>
      <w:rFonts w:asciiTheme="majorHAnsi" w:eastAsiaTheme="majorEastAsia" w:hAnsiTheme="majorHAnsi" w:cstheme="majorBidi"/>
      <w:b/>
      <w:bCs/>
      <w:color w:val="005EB8"/>
    </w:rPr>
  </w:style>
  <w:style w:type="character" w:styleId="PlaceholderText">
    <w:name w:val="Placeholder Text"/>
    <w:basedOn w:val="DefaultParagraphFont"/>
    <w:uiPriority w:val="99"/>
    <w:semiHidden/>
    <w:rsid w:val="00F41D8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D\Cornwall%20Prescribing\NEW%20Audits,%20protocols%20and%20guidance\2025%20-%202026%20PMOS\PMOS%202025%20to%202026%20support%20documents%20final\FINAL%20-%20PADL%20-%20patient%20letter%2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93467CE0EBF421E88B3C9AEBA597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4D669D-C6D6-4262-9BB7-664B5FDD082D}"/>
      </w:docPartPr>
      <w:docPartBody>
        <w:p w:rsidR="00000000" w:rsidRDefault="000C39AA">
          <w:pPr>
            <w:pStyle w:val="093467CE0EBF421E88B3C9AEBA597FE2"/>
          </w:pPr>
          <w:r w:rsidRPr="00911DA9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C6083C8C16439FB6FF2059B22D15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6127D3-4135-43FC-9EA9-4E3FC9CB98C3}"/>
      </w:docPartPr>
      <w:docPartBody>
        <w:p w:rsidR="00000000" w:rsidRDefault="009A6908">
          <w:pPr>
            <w:pStyle w:val="A3C6083C8C16439FB6FF2059B22D1507"/>
          </w:pPr>
          <w:r w:rsidRPr="00911DA9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customStyle="1" w:styleId="093467CE0EBF421E88B3C9AEBA597FE2">
    <w:name w:val="093467CE0EBF421E88B3C9AEBA597FE2"/>
  </w:style>
  <w:style w:type="paragraph" w:customStyle="1" w:styleId="A3C6083C8C16439FB6FF2059B22D1507">
    <w:name w:val="A3C6083C8C16439FB6FF2059B22D15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51967-033A-4CB1-A5B2-BDFEB0D56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FINAL - PADL - patient letter </Template>
  <TotalTime>0</TotalTime>
  <Pages>1</Pages>
  <Words>222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template</vt:lpstr>
    </vt:vector>
  </TitlesOfParts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template</dc:title>
  <dc:creator/>
  <cp:lastModifiedBy/>
  <cp:revision>1</cp:revision>
  <dcterms:created xsi:type="dcterms:W3CDTF">2025-03-28T16:43:00Z</dcterms:created>
  <dcterms:modified xsi:type="dcterms:W3CDTF">2025-03-28T16:44:00Z</dcterms:modified>
</cp:coreProperties>
</file>